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5E4A8934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433E55">
        <w:rPr>
          <w:rFonts w:cs="Arial"/>
        </w:rPr>
        <w:t>:</w:t>
      </w:r>
      <w:r w:rsidR="00EB11D7">
        <w:rPr>
          <w:rFonts w:cs="Arial"/>
        </w:rPr>
        <w:t xml:space="preserve"> 4302-00</w:t>
      </w:r>
      <w:r w:rsidR="004F107B">
        <w:rPr>
          <w:rFonts w:cs="Arial"/>
        </w:rPr>
        <w:t>01</w:t>
      </w:r>
      <w:r w:rsidR="00EB11D7">
        <w:rPr>
          <w:rFonts w:cs="Arial"/>
        </w:rPr>
        <w:t>/202</w:t>
      </w:r>
      <w:r w:rsidR="002D58D9">
        <w:rPr>
          <w:rFonts w:cs="Arial"/>
        </w:rPr>
        <w:t>4</w:t>
      </w:r>
    </w:p>
    <w:p w14:paraId="15803A36" w14:textId="5A92338A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EB11D7">
        <w:rPr>
          <w:rFonts w:cs="Arial"/>
        </w:rPr>
        <w:t>202</w:t>
      </w:r>
      <w:r w:rsidR="002D58D9">
        <w:rPr>
          <w:rFonts w:cs="Arial"/>
        </w:rPr>
        <w:t>40</w:t>
      </w:r>
      <w:r w:rsidR="00EB11D7">
        <w:rPr>
          <w:rFonts w:cs="Arial"/>
        </w:rPr>
        <w:t>-</w:t>
      </w:r>
      <w:r w:rsidR="004F107B">
        <w:rPr>
          <w:rFonts w:cs="Arial"/>
        </w:rPr>
        <w:t>006</w:t>
      </w:r>
      <w:bookmarkStart w:id="0" w:name="_GoBack"/>
      <w:bookmarkEnd w:id="0"/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694A94B0" w14:textId="5BE188A8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1: Prodaja in nakup z odpremo v skladišču naročnika in dobavo pšenice letine 202</w:t>
      </w:r>
      <w:r w:rsidR="007D72E1">
        <w:rPr>
          <w:rFonts w:cs="Arial"/>
          <w:b/>
        </w:rPr>
        <w:t>4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0FC82652" w14:textId="68A9839B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3E3681B2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količina za obnovitev v ton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46957CDE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3A3034C1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skupna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7D72E1">
              <w:rPr>
                <w:rFonts w:cs="Arial"/>
                <w:b/>
                <w:bCs/>
                <w:color w:val="000000"/>
              </w:rPr>
              <w:t>4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A2AC61F" w14:textId="168D425B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121B5A96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41E8685" w14:textId="3904D441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37314A87" w14:textId="65FF73EB" w:rsidTr="00126E80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0DAE07AB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08551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1DC59A75" w:rsidR="002D777D" w:rsidRPr="00AC3998" w:rsidRDefault="002D777D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9FF96EB" w14:textId="1A5B0C5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1F52F9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17614B4" w14:textId="7ABA2BB4" w:rsidR="00AC3998" w:rsidRDefault="00AC3998" w:rsidP="005B230F">
      <w:pPr>
        <w:tabs>
          <w:tab w:val="left" w:pos="1083"/>
        </w:tabs>
        <w:rPr>
          <w:rFonts w:cs="Arial"/>
        </w:rPr>
      </w:pPr>
    </w:p>
    <w:p w14:paraId="63A9C821" w14:textId="1C9D30BB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 Prodaja in nakup z odpremo v skladišču naročnika in dobavo pšenice letine 202</w:t>
      </w:r>
      <w:r w:rsidR="007D72E1">
        <w:rPr>
          <w:rFonts w:cs="Arial"/>
          <w:b/>
        </w:rPr>
        <w:t>4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15E06A55" w14:textId="77777777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0E8EF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8E4250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92C896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količina za obnovitev v ton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25EDF2" w14:textId="06C14EA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263362" w14:textId="59133531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7D72E1">
              <w:rPr>
                <w:rFonts w:cs="Arial"/>
                <w:b/>
                <w:bCs/>
                <w:color w:val="000000"/>
              </w:rPr>
              <w:t>4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F8E019B" w14:textId="2E0A699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62B1B785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5D5BFC3E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CE8CDA9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269EE3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36AA6A25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2B6D4B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7B0AA6E6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06FEAD17" w14:textId="77777777" w:rsidTr="00126E80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DCB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4D8" w14:textId="6868DC6C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8BC1" w14:textId="40C33FF6" w:rsidR="002D777D" w:rsidRPr="00AC3998" w:rsidRDefault="002D777D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482D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B0C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9DC1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BA7F98D" w14:textId="7777777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42F2C4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6837DF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344ACA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60CFC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ECD051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A488877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609B2074" w14:textId="49646722" w:rsidR="00BD481D" w:rsidRDefault="00BD481D" w:rsidP="005B230F">
      <w:pPr>
        <w:tabs>
          <w:tab w:val="left" w:pos="1083"/>
        </w:tabs>
        <w:rPr>
          <w:rFonts w:cs="Arial"/>
        </w:rPr>
      </w:pPr>
    </w:p>
    <w:p w14:paraId="2BD5607D" w14:textId="77777777" w:rsidR="00BD481D" w:rsidRDefault="00BD481D">
      <w:pPr>
        <w:rPr>
          <w:rFonts w:cs="Arial"/>
        </w:rPr>
      </w:pPr>
      <w:r>
        <w:rPr>
          <w:rFonts w:cs="Arial"/>
        </w:rPr>
        <w:br w:type="page"/>
      </w:r>
    </w:p>
    <w:p w14:paraId="72BFF69A" w14:textId="77777777" w:rsidR="002D777D" w:rsidRDefault="002D777D" w:rsidP="005B230F">
      <w:pPr>
        <w:tabs>
          <w:tab w:val="left" w:pos="1083"/>
        </w:tabs>
        <w:rPr>
          <w:rFonts w:cs="Arial"/>
        </w:rPr>
      </w:pPr>
    </w:p>
    <w:p w14:paraId="77C27852" w14:textId="16E8CF5C" w:rsidR="00BD481D" w:rsidRPr="00A86CFA" w:rsidRDefault="00BD481D" w:rsidP="00BD481D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3: Prodaja in nakup z odpremo v skladišču naročnika in dobavo pšenice letine 202</w:t>
      </w:r>
      <w:r w:rsidR="007D72E1">
        <w:rPr>
          <w:rFonts w:cs="Arial"/>
          <w:b/>
        </w:rPr>
        <w:t>4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BD481D" w:rsidRPr="00AC3998" w14:paraId="3C5DDD08" w14:textId="77777777" w:rsidTr="00E54136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A8EC72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7B8D5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8E94E64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količina za obnovitev v ton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7136B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74D8D0E" w14:textId="3D2F5A74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7D72E1">
              <w:rPr>
                <w:rFonts w:cs="Arial"/>
                <w:b/>
                <w:bCs/>
                <w:color w:val="000000"/>
              </w:rPr>
              <w:t>4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25294C39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BD481D" w:rsidRPr="00AC3998" w14:paraId="0D6EF695" w14:textId="77777777" w:rsidTr="00E54136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7F549D4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181E46A0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C881E4C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6CFF2FF6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4DFCED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690F5CFB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BD481D" w:rsidRPr="00AC3998" w14:paraId="15E45639" w14:textId="77777777" w:rsidTr="00E54136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6D18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300D" w14:textId="19DD0902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41FC9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63A5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9412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05C5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BD481D" w:rsidRPr="00AC3998" w14:paraId="0DD7C916" w14:textId="77777777" w:rsidTr="00E54136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CC748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9FB5F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138FED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8856BD7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86CA6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B10C80F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ED2603A" w14:textId="77777777" w:rsidR="00BD481D" w:rsidRDefault="00BD481D" w:rsidP="005B230F">
      <w:pPr>
        <w:tabs>
          <w:tab w:val="left" w:pos="1083"/>
        </w:tabs>
        <w:rPr>
          <w:rFonts w:cs="Arial"/>
        </w:rPr>
      </w:pPr>
    </w:p>
    <w:p w14:paraId="6DD66DCC" w14:textId="77777777" w:rsidR="00BD481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4FC6EA4D" w14:textId="6149F8B0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D177373" w14:textId="77777777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11DE913" w14:textId="77777777" w:rsidR="00126E80" w:rsidRDefault="00126E80" w:rsidP="00AC3998">
      <w:pPr>
        <w:ind w:right="-32"/>
        <w:jc w:val="both"/>
        <w:rPr>
          <w:rFonts w:cs="Arial"/>
          <w:i/>
        </w:rPr>
      </w:pPr>
    </w:p>
    <w:p w14:paraId="18BF8984" w14:textId="24489F8F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48A6D" w14:textId="77777777" w:rsidR="002D4575" w:rsidRDefault="002D4575">
      <w:r>
        <w:separator/>
      </w:r>
    </w:p>
  </w:endnote>
  <w:endnote w:type="continuationSeparator" w:id="0">
    <w:p w14:paraId="0B0A6D2B" w14:textId="77777777" w:rsidR="002D4575" w:rsidRDefault="002D4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E811F" w14:textId="77777777" w:rsidR="002D4575" w:rsidRDefault="002D4575">
      <w:r>
        <w:separator/>
      </w:r>
    </w:p>
  </w:footnote>
  <w:footnote w:type="continuationSeparator" w:id="0">
    <w:p w14:paraId="66852E9C" w14:textId="77777777" w:rsidR="002D4575" w:rsidRDefault="002D4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C21E1"/>
    <w:rsid w:val="004C38F0"/>
    <w:rsid w:val="004D01C8"/>
    <w:rsid w:val="004D6B75"/>
    <w:rsid w:val="004E0CB2"/>
    <w:rsid w:val="004F107B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555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451B48-449F-443F-99A9-027BA23D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102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1463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2024-01-04T13:29:00Z</cp:lastPrinted>
  <dcterms:created xsi:type="dcterms:W3CDTF">2023-08-31T13:04:00Z</dcterms:created>
  <dcterms:modified xsi:type="dcterms:W3CDTF">2024-01-10T11:02:00Z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